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6DB46" w14:textId="010A4A26" w:rsidR="00B24AC6" w:rsidRPr="00824089" w:rsidRDefault="00B24AC6" w:rsidP="00B24AC6">
      <w:pPr>
        <w:pStyle w:val="CRCoverPage"/>
        <w:tabs>
          <w:tab w:val="right" w:pos="9639"/>
        </w:tabs>
        <w:spacing w:after="0"/>
        <w:rPr>
          <w:b/>
          <w:i/>
          <w:noProof/>
          <w:sz w:val="28"/>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Pr="00824089">
        <w:rPr>
          <w:b/>
          <w:noProof/>
          <w:sz w:val="24"/>
        </w:rPr>
        <w:fldChar w:fldCharType="begin"/>
      </w:r>
      <w:r w:rsidRPr="00824089">
        <w:rPr>
          <w:b/>
          <w:noProof/>
          <w:sz w:val="24"/>
        </w:rPr>
        <w:instrText xml:space="preserve"> DOCPROPERTY  MtgSeq  \* MERGEFORMAT </w:instrText>
      </w:r>
      <w:r w:rsidRPr="00824089">
        <w:rPr>
          <w:b/>
          <w:noProof/>
          <w:sz w:val="24"/>
        </w:rPr>
        <w:fldChar w:fldCharType="separate"/>
      </w:r>
      <w:r w:rsidRPr="00824089">
        <w:rPr>
          <w:b/>
          <w:noProof/>
          <w:sz w:val="24"/>
        </w:rPr>
        <w:t xml:space="preserve"> 10</w:t>
      </w:r>
      <w:r w:rsidR="006463C4">
        <w:rPr>
          <w:b/>
          <w:noProof/>
          <w:sz w:val="24"/>
        </w:rPr>
        <w:t>7</w:t>
      </w:r>
      <w:r w:rsidRPr="00824089">
        <w:rPr>
          <w:rFonts w:hint="eastAsia"/>
          <w:b/>
          <w:noProof/>
          <w:sz w:val="24"/>
          <w:lang w:eastAsia="zh-CN"/>
        </w:rPr>
        <w:t>-e</w:t>
      </w:r>
      <w:r w:rsidRPr="00824089">
        <w:rPr>
          <w:b/>
          <w:noProof/>
          <w:sz w:val="24"/>
          <w:lang w:eastAsia="zh-CN"/>
        </w:rPr>
        <w:fldChar w:fldCharType="end"/>
      </w:r>
      <w:r w:rsidRPr="00824089">
        <w:rPr>
          <w:b/>
          <w:i/>
          <w:noProof/>
          <w:sz w:val="28"/>
        </w:rPr>
        <w:tab/>
      </w:r>
      <w:r w:rsidRPr="00824089">
        <w:rPr>
          <w:b/>
          <w:i/>
          <w:noProof/>
          <w:sz w:val="28"/>
        </w:rPr>
        <w:fldChar w:fldCharType="begin"/>
      </w:r>
      <w:r w:rsidRPr="00824089">
        <w:rPr>
          <w:b/>
          <w:i/>
          <w:noProof/>
          <w:sz w:val="28"/>
        </w:rPr>
        <w:instrText xml:space="preserve"> DOCPROPERTY  Tdoc#  \* MERGEFORMAT </w:instrText>
      </w:r>
      <w:r w:rsidRPr="00824089">
        <w:rPr>
          <w:b/>
          <w:i/>
          <w:noProof/>
          <w:sz w:val="28"/>
        </w:rPr>
        <w:fldChar w:fldCharType="separate"/>
      </w:r>
      <w:r w:rsidRPr="00824089">
        <w:rPr>
          <w:b/>
          <w:i/>
          <w:noProof/>
          <w:sz w:val="28"/>
        </w:rPr>
        <w:t>R1-</w:t>
      </w:r>
      <w:r w:rsidR="008271E0" w:rsidRPr="008271E0">
        <w:rPr>
          <w:b/>
          <w:i/>
          <w:noProof/>
          <w:sz w:val="28"/>
        </w:rPr>
        <w:t>2111448</w:t>
      </w:r>
      <w:r w:rsidRPr="00824089">
        <w:rPr>
          <w:b/>
          <w:i/>
          <w:noProof/>
          <w:sz w:val="28"/>
        </w:rPr>
        <w:t xml:space="preserve"> </w:t>
      </w:r>
      <w:r w:rsidRPr="00824089">
        <w:rPr>
          <w:b/>
          <w:i/>
          <w:noProof/>
          <w:sz w:val="28"/>
        </w:rPr>
        <w:fldChar w:fldCharType="end"/>
      </w:r>
    </w:p>
    <w:p w14:paraId="1486ED04" w14:textId="6C5E11BA" w:rsidR="00B24AC6" w:rsidRPr="002F6EDB" w:rsidRDefault="00B24AC6" w:rsidP="00B24AC6">
      <w:pPr>
        <w:pStyle w:val="CRCoverPage"/>
        <w:outlineLvl w:val="0"/>
        <w:rPr>
          <w:b/>
          <w:noProof/>
          <w:sz w:val="24"/>
        </w:rPr>
      </w:pPr>
      <w:r w:rsidRPr="00824089">
        <w:rPr>
          <w:b/>
          <w:noProof/>
          <w:sz w:val="24"/>
        </w:rPr>
        <w:fldChar w:fldCharType="begin"/>
      </w:r>
      <w:r w:rsidRPr="00824089">
        <w:rPr>
          <w:b/>
          <w:noProof/>
          <w:sz w:val="24"/>
        </w:rPr>
        <w:instrText xml:space="preserve"> DOCPROPERTY  Location  \* MERGEFORMAT </w:instrText>
      </w:r>
      <w:r w:rsidRPr="00824089">
        <w:rPr>
          <w:b/>
          <w:noProof/>
          <w:sz w:val="24"/>
        </w:rPr>
        <w:fldChar w:fldCharType="separate"/>
      </w:r>
      <w:r w:rsidRPr="00824089">
        <w:rPr>
          <w:b/>
          <w:noProof/>
          <w:sz w:val="24"/>
        </w:rPr>
        <w:t>e-Meeting</w:t>
      </w:r>
      <w:r w:rsidRPr="00824089">
        <w:rPr>
          <w:b/>
          <w:noProof/>
          <w:sz w:val="24"/>
        </w:rPr>
        <w:fldChar w:fldCharType="end"/>
      </w:r>
      <w:r w:rsidRPr="00824089">
        <w:rPr>
          <w:b/>
          <w:noProof/>
          <w:sz w:val="24"/>
        </w:rPr>
        <w:t xml:space="preserve">, </w:t>
      </w:r>
      <w:r w:rsidRPr="00824089">
        <w:rPr>
          <w:b/>
          <w:noProof/>
          <w:sz w:val="24"/>
        </w:rPr>
        <w:fldChar w:fldCharType="begin"/>
      </w:r>
      <w:r w:rsidRPr="00824089">
        <w:rPr>
          <w:b/>
          <w:noProof/>
          <w:sz w:val="24"/>
        </w:rPr>
        <w:instrText xml:space="preserve"> DOCPROPERTY  StartDate  \* MERGEFORMAT </w:instrText>
      </w:r>
      <w:r w:rsidRPr="00824089">
        <w:rPr>
          <w:b/>
          <w:noProof/>
          <w:sz w:val="24"/>
        </w:rPr>
        <w:fldChar w:fldCharType="separate"/>
      </w:r>
      <w:r w:rsidR="000F0663">
        <w:rPr>
          <w:b/>
          <w:noProof/>
          <w:sz w:val="24"/>
        </w:rPr>
        <w:t>November</w:t>
      </w:r>
      <w:r w:rsidRPr="00824089">
        <w:rPr>
          <w:b/>
          <w:noProof/>
          <w:sz w:val="24"/>
        </w:rPr>
        <w:t xml:space="preserve"> 1</w:t>
      </w:r>
      <w:r w:rsidR="000F0663">
        <w:rPr>
          <w:b/>
          <w:noProof/>
          <w:sz w:val="24"/>
        </w:rPr>
        <w:t>1</w:t>
      </w:r>
      <w:r w:rsidRPr="00824089">
        <w:rPr>
          <w:b/>
          <w:noProof/>
          <w:sz w:val="24"/>
          <w:vertAlign w:val="superscript"/>
        </w:rPr>
        <w:t>th</w:t>
      </w:r>
      <w:r w:rsidRPr="00824089">
        <w:rPr>
          <w:b/>
          <w:noProof/>
          <w:sz w:val="24"/>
          <w:vertAlign w:val="superscript"/>
        </w:rPr>
        <w:fldChar w:fldCharType="end"/>
      </w:r>
      <w:r w:rsidRPr="00824089">
        <w:rPr>
          <w:b/>
          <w:noProof/>
          <w:sz w:val="24"/>
        </w:rPr>
        <w:t xml:space="preserve"> - </w:t>
      </w:r>
      <w:r w:rsidRPr="00824089">
        <w:rPr>
          <w:b/>
          <w:noProof/>
          <w:sz w:val="24"/>
        </w:rPr>
        <w:fldChar w:fldCharType="begin"/>
      </w:r>
      <w:r w:rsidRPr="00824089">
        <w:rPr>
          <w:b/>
          <w:noProof/>
          <w:sz w:val="24"/>
        </w:rPr>
        <w:instrText xml:space="preserve"> DOCPROPERTY  EndDate  \* MERGEFORMAT </w:instrText>
      </w:r>
      <w:r w:rsidRPr="00824089">
        <w:rPr>
          <w:b/>
          <w:noProof/>
          <w:sz w:val="24"/>
        </w:rPr>
        <w:fldChar w:fldCharType="separate"/>
      </w:r>
      <w:r w:rsidR="000F0663">
        <w:rPr>
          <w:b/>
          <w:noProof/>
          <w:sz w:val="24"/>
        </w:rPr>
        <w:t>November</w:t>
      </w:r>
      <w:r w:rsidR="000F0663" w:rsidRPr="00824089">
        <w:rPr>
          <w:b/>
          <w:noProof/>
          <w:sz w:val="24"/>
        </w:rPr>
        <w:t xml:space="preserve"> </w:t>
      </w:r>
      <w:r w:rsidR="000F0663">
        <w:rPr>
          <w:b/>
          <w:noProof/>
          <w:sz w:val="24"/>
        </w:rPr>
        <w:t>19</w:t>
      </w:r>
      <w:r w:rsidRPr="00824089">
        <w:rPr>
          <w:b/>
          <w:noProof/>
          <w:sz w:val="24"/>
          <w:vertAlign w:val="superscript"/>
        </w:rPr>
        <w:t>th</w:t>
      </w:r>
      <w:r w:rsidRPr="00824089">
        <w:rPr>
          <w:b/>
          <w:noProof/>
          <w:sz w:val="24"/>
        </w:rPr>
        <w:t xml:space="preserve"> </w:t>
      </w:r>
      <w:r w:rsidRPr="00824089">
        <w:rPr>
          <w:b/>
          <w:noProof/>
          <w:sz w:val="24"/>
        </w:rPr>
        <w:fldChar w:fldCharType="end"/>
      </w:r>
      <w:r w:rsidRPr="00824089">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4696B659"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E1344">
              <w:rPr>
                <w:b/>
                <w:noProof/>
                <w:sz w:val="28"/>
              </w:rPr>
              <w:t>5</w:t>
            </w:r>
            <w:r>
              <w:rPr>
                <w:b/>
                <w:noProof/>
                <w:sz w:val="28"/>
              </w:rPr>
              <w:t>.</w:t>
            </w:r>
            <w:r w:rsidR="00AE1344">
              <w:rPr>
                <w:b/>
                <w:noProof/>
                <w:sz w:val="28"/>
              </w:rPr>
              <w:t>14</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64E82671" w:rsidR="00B24AC6" w:rsidRDefault="00AE1344" w:rsidP="00891B22">
            <w:pPr>
              <w:pStyle w:val="CRCoverPage"/>
              <w:spacing w:after="0"/>
              <w:rPr>
                <w:noProof/>
              </w:rPr>
            </w:pPr>
            <w:r w:rsidRPr="00AE1344">
              <w:rPr>
                <w:noProof/>
                <w:lang w:eastAsia="zh-CN"/>
              </w:rPr>
              <w:t>Alignment CR on DMRS abbreviation for 38.214</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AE1344"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77777777" w:rsidR="00B24AC6" w:rsidRDefault="00B24AC6" w:rsidP="00891B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vivo</w:t>
            </w:r>
            <w:r>
              <w:rPr>
                <w:noProof/>
              </w:rPr>
              <w:fldChar w:fldCharType="end"/>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7157F1A3" w:rsidR="00B24AC6" w:rsidRDefault="00B24AC6" w:rsidP="00891B22">
            <w:pPr>
              <w:pStyle w:val="CRCoverPage"/>
              <w:spacing w:after="0"/>
              <w:ind w:left="100"/>
              <w:rPr>
                <w:noProof/>
              </w:rPr>
            </w:pPr>
            <w:r w:rsidRPr="00824089">
              <w:rPr>
                <w:noProof/>
                <w:lang w:eastAsia="fr-FR"/>
              </w:rPr>
              <w:fldChar w:fldCharType="begin"/>
            </w:r>
            <w:r w:rsidRPr="00824089">
              <w:rPr>
                <w:noProof/>
                <w:lang w:eastAsia="fr-FR"/>
              </w:rPr>
              <w:instrText xml:space="preserve"> DOCPROPERTY  RelatedWis  \* MERGEFORMAT </w:instrText>
            </w:r>
            <w:r w:rsidRPr="00824089">
              <w:rPr>
                <w:noProof/>
                <w:lang w:eastAsia="fr-FR"/>
              </w:rPr>
              <w:fldChar w:fldCharType="end"/>
            </w:r>
            <w:r w:rsidR="00AE1344" w:rsidRPr="00AE1344">
              <w:rPr>
                <w:noProof/>
                <w:lang w:eastAsia="fr-FR"/>
              </w:rPr>
              <w:t>NR_newRAT-Core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24C8509E" w:rsidR="00B24AC6" w:rsidRDefault="00B24AC6" w:rsidP="00891B22">
            <w:pPr>
              <w:pStyle w:val="CRCoverPage"/>
              <w:spacing w:after="0"/>
              <w:ind w:left="100"/>
              <w:rPr>
                <w:noProof/>
              </w:rPr>
            </w:pPr>
            <w:r w:rsidRPr="00824089">
              <w:rPr>
                <w:noProof/>
              </w:rPr>
              <w:t>20</w:t>
            </w:r>
            <w:r w:rsidR="00BB2728" w:rsidRPr="00824089">
              <w:rPr>
                <w:noProof/>
              </w:rPr>
              <w:t>21</w:t>
            </w:r>
            <w:r w:rsidRPr="00824089">
              <w:rPr>
                <w:noProof/>
              </w:rPr>
              <w:t>-</w:t>
            </w:r>
            <w:r w:rsidR="000F574D">
              <w:rPr>
                <w:noProof/>
              </w:rPr>
              <w:t>11</w:t>
            </w:r>
            <w:r w:rsidRPr="00824089">
              <w:rPr>
                <w:noProof/>
              </w:rPr>
              <w:t>-</w:t>
            </w:r>
            <w:r w:rsidR="000F574D">
              <w:rPr>
                <w:noProof/>
              </w:rPr>
              <w:t>05</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16C5A673" w:rsidR="00B24AC6" w:rsidRDefault="00AE1344" w:rsidP="00891B22">
            <w:pPr>
              <w:pStyle w:val="CRCoverPage"/>
              <w:spacing w:after="0"/>
              <w:ind w:left="100" w:right="-609"/>
              <w:rPr>
                <w:b/>
                <w:noProof/>
              </w:rPr>
            </w:pPr>
            <w:r>
              <w:rPr>
                <w:b/>
                <w:noProof/>
              </w:rPr>
              <w:t>D</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0FB47B31" w:rsidR="00B24AC6" w:rsidRDefault="00B24AC6" w:rsidP="00891B22">
            <w:pPr>
              <w:pStyle w:val="CRCoverPage"/>
              <w:spacing w:after="0"/>
              <w:ind w:left="100"/>
              <w:rPr>
                <w:noProof/>
                <w:lang w:eastAsia="zh-CN"/>
              </w:rPr>
            </w:pPr>
            <w:r>
              <w:rPr>
                <w:i/>
                <w:noProof/>
                <w:sz w:val="18"/>
              </w:rPr>
              <w:t>Rel-1</w:t>
            </w:r>
            <w:r w:rsidR="00AE1344">
              <w:rPr>
                <w:i/>
                <w:noProof/>
                <w:sz w:val="18"/>
              </w:rPr>
              <w:t>5</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D7A3" w14:textId="37D3B227" w:rsidR="00FF3296" w:rsidRPr="00FF3296" w:rsidRDefault="000F0663" w:rsidP="004135A5">
            <w:pPr>
              <w:pStyle w:val="CRCoverPage"/>
              <w:spacing w:after="0"/>
              <w:jc w:val="both"/>
              <w:rPr>
                <w:rFonts w:eastAsia="宋体"/>
                <w:lang w:eastAsia="zh-CN"/>
              </w:rPr>
            </w:pPr>
            <w:r>
              <w:rPr>
                <w:rFonts w:eastAsia="宋体" w:hint="eastAsia"/>
                <w:lang w:eastAsia="zh-CN"/>
              </w:rPr>
              <w:t>D</w:t>
            </w:r>
            <w:r>
              <w:rPr>
                <w:rFonts w:eastAsia="宋体"/>
                <w:lang w:eastAsia="zh-CN"/>
              </w:rPr>
              <w:t>M-RS is not differentiated by “common” or “dedicated” in NR</w:t>
            </w:r>
            <w:r w:rsidR="00134A97">
              <w:rPr>
                <w:rFonts w:eastAsia="宋体"/>
                <w:lang w:eastAsia="zh-CN"/>
              </w:rPr>
              <w:t>. I</w:t>
            </w:r>
            <w:r>
              <w:rPr>
                <w:rFonts w:eastAsia="宋体"/>
                <w:lang w:eastAsia="zh-CN"/>
              </w:rPr>
              <w:t xml:space="preserve">ts full name should be </w:t>
            </w:r>
            <w:r w:rsidR="005E23AD">
              <w:rPr>
                <w:rFonts w:eastAsia="宋体"/>
                <w:lang w:eastAsia="zh-CN"/>
              </w:rPr>
              <w:t>“</w:t>
            </w:r>
            <w:r>
              <w:rPr>
                <w:rFonts w:eastAsia="宋体"/>
                <w:lang w:eastAsia="zh-CN"/>
              </w:rPr>
              <w:t>demodulation reference signal</w:t>
            </w:r>
            <w:r w:rsidR="005E23AD">
              <w:rPr>
                <w:rFonts w:eastAsia="宋体"/>
                <w:lang w:eastAsia="zh-CN"/>
              </w:rPr>
              <w:t>”</w:t>
            </w:r>
            <w:r>
              <w:rPr>
                <w:rFonts w:eastAsia="宋体"/>
                <w:lang w:eastAsia="zh-CN"/>
              </w:rPr>
              <w:t xml:space="preserve">, which is correctly captured in TS 38.211. While in TS 38.214, </w:t>
            </w:r>
            <w:r w:rsidR="005E23AD">
              <w:rPr>
                <w:rFonts w:eastAsia="宋体"/>
                <w:lang w:eastAsia="zh-CN"/>
              </w:rPr>
              <w:t>“d</w:t>
            </w:r>
            <w:r w:rsidR="005E23AD" w:rsidRPr="005E23AD">
              <w:rPr>
                <w:rFonts w:eastAsia="宋体"/>
                <w:lang w:eastAsia="zh-CN"/>
              </w:rPr>
              <w:t>edicated demodulation reference signals</w:t>
            </w:r>
            <w:r w:rsidR="005E23AD">
              <w:rPr>
                <w:rFonts w:eastAsia="宋体"/>
                <w:lang w:eastAsia="zh-CN"/>
              </w:rPr>
              <w:t>” is used for the a</w:t>
            </w:r>
            <w:r w:rsidR="005E23AD" w:rsidRPr="005E23AD">
              <w:rPr>
                <w:rFonts w:eastAsia="宋体"/>
                <w:lang w:eastAsia="zh-CN"/>
              </w:rPr>
              <w:t>bbreviation</w:t>
            </w:r>
            <w:r w:rsidR="005E23AD">
              <w:rPr>
                <w:rFonts w:eastAsia="宋体"/>
                <w:lang w:eastAsia="zh-CN"/>
              </w:rPr>
              <w:t xml:space="preserve"> DM-RS.</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183E0CE8" w:rsidR="00B24AC6" w:rsidRPr="00B66C1A" w:rsidRDefault="005E23AD" w:rsidP="00B24AC6">
            <w:pPr>
              <w:pStyle w:val="CRCoverPage"/>
              <w:spacing w:after="0"/>
              <w:jc w:val="both"/>
              <w:rPr>
                <w:rFonts w:ascii="Times New Roman" w:hAnsi="Times New Roman" w:cs="Arial"/>
                <w:noProof/>
              </w:rPr>
            </w:pPr>
            <w:r>
              <w:rPr>
                <w:rFonts w:eastAsia="宋体"/>
                <w:lang w:val="en-US" w:eastAsia="zh-CN"/>
              </w:rPr>
              <w:t>Change “</w:t>
            </w:r>
            <w:r>
              <w:rPr>
                <w:rFonts w:eastAsia="宋体"/>
                <w:lang w:eastAsia="zh-CN"/>
              </w:rPr>
              <w:t>D</w:t>
            </w:r>
            <w:r w:rsidRPr="005E23AD">
              <w:rPr>
                <w:rFonts w:eastAsia="宋体"/>
                <w:lang w:eastAsia="zh-CN"/>
              </w:rPr>
              <w:t>edicated demodulation reference signals</w:t>
            </w:r>
            <w:r>
              <w:rPr>
                <w:rFonts w:eastAsia="宋体"/>
                <w:lang w:val="en-US" w:eastAsia="zh-CN"/>
              </w:rPr>
              <w:t>” to “</w:t>
            </w:r>
            <w:r w:rsidR="005A71E3">
              <w:rPr>
                <w:rFonts w:eastAsia="宋体"/>
                <w:lang w:val="en-US" w:eastAsia="zh-CN"/>
              </w:rPr>
              <w:t>D</w:t>
            </w:r>
            <w:proofErr w:type="spellStart"/>
            <w:r w:rsidRPr="005E23AD">
              <w:rPr>
                <w:rFonts w:eastAsia="宋体"/>
                <w:lang w:eastAsia="zh-CN"/>
              </w:rPr>
              <w:t>emodulation</w:t>
            </w:r>
            <w:proofErr w:type="spellEnd"/>
            <w:r w:rsidRPr="005E23AD">
              <w:rPr>
                <w:rFonts w:eastAsia="宋体"/>
                <w:lang w:eastAsia="zh-CN"/>
              </w:rPr>
              <w:t xml:space="preserve"> reference sig</w:t>
            </w:r>
            <w:bookmarkStart w:id="0" w:name="_GoBack"/>
            <w:bookmarkEnd w:id="0"/>
            <w:r w:rsidRPr="005E23AD">
              <w:rPr>
                <w:rFonts w:eastAsia="宋体"/>
                <w:lang w:eastAsia="zh-CN"/>
              </w:rPr>
              <w:t>nal</w:t>
            </w:r>
            <w:r>
              <w:rPr>
                <w:rFonts w:eastAsia="宋体"/>
                <w:lang w:val="en-US" w:eastAsia="zh-CN"/>
              </w:rPr>
              <w:t>” as the full name of DM-RS</w:t>
            </w:r>
            <w:r w:rsidR="00CE0B96" w:rsidRPr="00CE0B96">
              <w:rPr>
                <w:rFonts w:eastAsia="宋体"/>
                <w:lang w:val="en-US" w:eastAsia="zh-CN"/>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2B26359B" w:rsidR="00B24AC6" w:rsidRPr="005511C2" w:rsidRDefault="000F0663" w:rsidP="00B24AC6">
            <w:pPr>
              <w:pStyle w:val="CRCoverPage"/>
              <w:spacing w:after="0"/>
              <w:jc w:val="both"/>
              <w:rPr>
                <w:rFonts w:ascii="Times New Roman" w:hAnsi="Times New Roman"/>
                <w:noProof/>
                <w:lang w:eastAsia="zh-CN"/>
              </w:rPr>
            </w:pPr>
            <w:r>
              <w:rPr>
                <w:rFonts w:ascii="Times New Roman" w:hAnsi="Times New Roman"/>
                <w:noProof/>
                <w:lang w:eastAsia="zh-CN"/>
              </w:rPr>
              <w:t xml:space="preserve">Misalignment of the </w:t>
            </w:r>
            <w:r w:rsidR="007470A4">
              <w:rPr>
                <w:rFonts w:ascii="Times New Roman" w:hAnsi="Times New Roman"/>
                <w:noProof/>
                <w:lang w:eastAsia="zh-CN"/>
              </w:rPr>
              <w:t>full name</w:t>
            </w:r>
            <w:r>
              <w:rPr>
                <w:rFonts w:ascii="Times New Roman" w:hAnsi="Times New Roman"/>
                <w:noProof/>
                <w:lang w:eastAsia="zh-CN"/>
              </w:rPr>
              <w:t xml:space="preserve"> will cause confusion.</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20078D2B" w:rsidR="00B24AC6" w:rsidRDefault="007470A4" w:rsidP="00B24AC6">
            <w:pPr>
              <w:pStyle w:val="CRCoverPage"/>
              <w:spacing w:after="0"/>
              <w:rPr>
                <w:noProof/>
                <w:lang w:eastAsia="zh-CN"/>
              </w:rPr>
            </w:pPr>
            <w:r>
              <w:rPr>
                <w:rFonts w:hint="eastAsia"/>
                <w:noProof/>
                <w:lang w:eastAsia="zh-CN"/>
              </w:rPr>
              <w:t>3</w:t>
            </w:r>
            <w:r>
              <w:rPr>
                <w:noProof/>
                <w:lang w:eastAsia="zh-CN"/>
              </w:rPr>
              <w:t>.3</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7CC18863" w14:textId="77777777" w:rsidR="00F16C13" w:rsidRPr="0048482F" w:rsidRDefault="00F16C13" w:rsidP="00F16C13">
      <w:pPr>
        <w:pStyle w:val="2"/>
        <w:rPr>
          <w:color w:val="000000"/>
        </w:rPr>
      </w:pPr>
      <w:bookmarkStart w:id="1" w:name="_Toc11352076"/>
      <w:bookmarkStart w:id="2" w:name="_Toc20317966"/>
      <w:bookmarkStart w:id="3" w:name="_Toc27299864"/>
      <w:bookmarkStart w:id="4" w:name="_Toc36117374"/>
      <w:bookmarkStart w:id="5" w:name="_Toc44515866"/>
      <w:bookmarkStart w:id="6" w:name="_Toc83290971"/>
      <w:r w:rsidRPr="0048482F">
        <w:rPr>
          <w:color w:val="000000"/>
        </w:rPr>
        <w:lastRenderedPageBreak/>
        <w:t>3.3</w:t>
      </w:r>
      <w:r w:rsidRPr="0048482F">
        <w:rPr>
          <w:color w:val="000000"/>
        </w:rPr>
        <w:tab/>
        <w:t>Abbreviations</w:t>
      </w:r>
      <w:bookmarkEnd w:id="1"/>
      <w:bookmarkEnd w:id="2"/>
      <w:bookmarkEnd w:id="3"/>
      <w:bookmarkEnd w:id="4"/>
      <w:bookmarkEnd w:id="5"/>
      <w:bookmarkEnd w:id="6"/>
    </w:p>
    <w:p w14:paraId="279A3E2B" w14:textId="77777777" w:rsidR="00F16C13" w:rsidRPr="0048482F" w:rsidRDefault="00F16C13" w:rsidP="00F16C13">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634FC95E" w14:textId="77777777" w:rsidR="00F16C13" w:rsidRDefault="00F16C13" w:rsidP="00F16C13">
      <w:pPr>
        <w:pStyle w:val="EW"/>
      </w:pPr>
      <w:r>
        <w:t>BWP</w:t>
      </w:r>
      <w:r>
        <w:tab/>
        <w:t>Bandwidth part</w:t>
      </w:r>
    </w:p>
    <w:p w14:paraId="06ECFB83" w14:textId="77777777" w:rsidR="00F16C13" w:rsidRDefault="00F16C13" w:rsidP="00F16C13">
      <w:pPr>
        <w:pStyle w:val="EW"/>
      </w:pPr>
      <w:r>
        <w:t>CBG</w:t>
      </w:r>
      <w:r>
        <w:tab/>
        <w:t>Code block group</w:t>
      </w:r>
    </w:p>
    <w:p w14:paraId="4C797455" w14:textId="77777777" w:rsidR="00F16C13" w:rsidRPr="0048482F" w:rsidRDefault="00F16C13" w:rsidP="00F16C13">
      <w:pPr>
        <w:pStyle w:val="EW"/>
      </w:pPr>
      <w:r w:rsidRPr="0048482F">
        <w:t>CP</w:t>
      </w:r>
      <w:r w:rsidRPr="0048482F">
        <w:tab/>
        <w:t>Cyclic prefix</w:t>
      </w:r>
    </w:p>
    <w:p w14:paraId="6A70AD01" w14:textId="77777777" w:rsidR="00F16C13" w:rsidRPr="0048482F" w:rsidRDefault="00F16C13" w:rsidP="00F16C13">
      <w:pPr>
        <w:pStyle w:val="EW"/>
      </w:pPr>
      <w:r w:rsidRPr="0048482F">
        <w:t>CQI</w:t>
      </w:r>
      <w:r w:rsidRPr="0048482F">
        <w:tab/>
      </w:r>
      <w:r>
        <w:t>Channel</w:t>
      </w:r>
      <w:r w:rsidRPr="0048482F">
        <w:t xml:space="preserve"> quality indicator</w:t>
      </w:r>
    </w:p>
    <w:p w14:paraId="7FA9EE2E" w14:textId="77777777" w:rsidR="00F16C13" w:rsidRDefault="00F16C13" w:rsidP="00F16C13">
      <w:pPr>
        <w:pStyle w:val="EW"/>
      </w:pPr>
      <w:r>
        <w:t>CPU</w:t>
      </w:r>
      <w:r>
        <w:tab/>
        <w:t>CSI processing unit</w:t>
      </w:r>
      <w:r w:rsidRPr="00BA0CE6">
        <w:t xml:space="preserve"> </w:t>
      </w:r>
    </w:p>
    <w:p w14:paraId="35234D5A" w14:textId="77777777" w:rsidR="00F16C13" w:rsidRDefault="00F16C13" w:rsidP="00F16C13">
      <w:pPr>
        <w:pStyle w:val="EW"/>
      </w:pPr>
      <w:r w:rsidRPr="00246ADC">
        <w:t>CRB</w:t>
      </w:r>
      <w:r w:rsidRPr="00246ADC">
        <w:tab/>
        <w:t>Common resource block</w:t>
      </w:r>
    </w:p>
    <w:p w14:paraId="265B4C3D" w14:textId="77777777" w:rsidR="00F16C13" w:rsidRPr="0048482F" w:rsidRDefault="00F16C13" w:rsidP="00F16C13">
      <w:pPr>
        <w:pStyle w:val="EW"/>
      </w:pPr>
      <w:r w:rsidRPr="0048482F">
        <w:t>CRC</w:t>
      </w:r>
      <w:r w:rsidRPr="0048482F">
        <w:tab/>
        <w:t xml:space="preserve">Cyclic redundancy </w:t>
      </w:r>
      <w:r>
        <w:t>check</w:t>
      </w:r>
    </w:p>
    <w:p w14:paraId="17889222" w14:textId="77777777" w:rsidR="00F16C13" w:rsidRPr="0048482F" w:rsidRDefault="00F16C13" w:rsidP="00F16C13">
      <w:pPr>
        <w:pStyle w:val="EW"/>
      </w:pPr>
      <w:r w:rsidRPr="0048482F">
        <w:t>CRI</w:t>
      </w:r>
      <w:r w:rsidRPr="0048482F">
        <w:tab/>
        <w:t>CSI-RS Resource Indicator</w:t>
      </w:r>
    </w:p>
    <w:p w14:paraId="6D5AF140" w14:textId="77777777" w:rsidR="00F16C13" w:rsidRPr="0048482F" w:rsidRDefault="00F16C13" w:rsidP="00F16C13">
      <w:pPr>
        <w:pStyle w:val="EW"/>
      </w:pPr>
      <w:r w:rsidRPr="0048482F">
        <w:t>CSI</w:t>
      </w:r>
      <w:r w:rsidRPr="0048482F">
        <w:tab/>
        <w:t>Channel state information</w:t>
      </w:r>
    </w:p>
    <w:p w14:paraId="54E6085A" w14:textId="77777777" w:rsidR="00F16C13" w:rsidRPr="0048482F" w:rsidRDefault="00F16C13" w:rsidP="00F16C13">
      <w:pPr>
        <w:pStyle w:val="EW"/>
      </w:pPr>
      <w:r w:rsidRPr="0048482F">
        <w:t>CSI-RS</w:t>
      </w:r>
      <w:r w:rsidRPr="0048482F">
        <w:tab/>
        <w:t>Channel state information reference signal</w:t>
      </w:r>
    </w:p>
    <w:p w14:paraId="17DB5850" w14:textId="77777777" w:rsidR="00F16C13" w:rsidRPr="0048482F" w:rsidRDefault="00F16C13" w:rsidP="00F16C13">
      <w:pPr>
        <w:pStyle w:val="EW"/>
      </w:pPr>
      <w:r w:rsidRPr="0048482F">
        <w:t>CSI-RSRP</w:t>
      </w:r>
      <w:r w:rsidRPr="0048482F">
        <w:tab/>
        <w:t>CSI reference signal received power</w:t>
      </w:r>
    </w:p>
    <w:p w14:paraId="54D7B2F4" w14:textId="77777777" w:rsidR="00F16C13" w:rsidRPr="0048482F" w:rsidRDefault="00F16C13" w:rsidP="00F16C13">
      <w:pPr>
        <w:pStyle w:val="EW"/>
      </w:pPr>
      <w:r w:rsidRPr="0048482F">
        <w:t>CSI-RSRQ</w:t>
      </w:r>
      <w:r w:rsidRPr="0048482F">
        <w:tab/>
        <w:t>CSI reference signal received quality</w:t>
      </w:r>
    </w:p>
    <w:p w14:paraId="71F915D3" w14:textId="77777777" w:rsidR="00F16C13" w:rsidRPr="0048482F" w:rsidRDefault="00F16C13" w:rsidP="00F16C13">
      <w:pPr>
        <w:pStyle w:val="EW"/>
      </w:pPr>
      <w:r w:rsidRPr="0048482F">
        <w:t>CSI-SINR</w:t>
      </w:r>
      <w:r w:rsidRPr="0048482F">
        <w:tab/>
        <w:t>CSI signal-to-noise and interference ratio</w:t>
      </w:r>
    </w:p>
    <w:p w14:paraId="7BC74206" w14:textId="77777777" w:rsidR="00F16C13" w:rsidRPr="0048482F" w:rsidRDefault="00F16C13" w:rsidP="00F16C13">
      <w:pPr>
        <w:pStyle w:val="EW"/>
      </w:pPr>
      <w:r w:rsidRPr="0048482F">
        <w:t>CW</w:t>
      </w:r>
      <w:r w:rsidRPr="0048482F">
        <w:tab/>
        <w:t>Codeword</w:t>
      </w:r>
    </w:p>
    <w:p w14:paraId="263CE27B" w14:textId="77777777" w:rsidR="00F16C13" w:rsidRPr="0048482F" w:rsidRDefault="00F16C13" w:rsidP="00F16C13">
      <w:pPr>
        <w:pStyle w:val="EW"/>
      </w:pPr>
      <w:r w:rsidRPr="0048482F">
        <w:t>DCI</w:t>
      </w:r>
      <w:r w:rsidRPr="0048482F">
        <w:tab/>
        <w:t>Downlink control information</w:t>
      </w:r>
    </w:p>
    <w:p w14:paraId="08C95DBB" w14:textId="77777777" w:rsidR="00F16C13" w:rsidRPr="0048482F" w:rsidRDefault="00F16C13" w:rsidP="00F16C13">
      <w:pPr>
        <w:pStyle w:val="EW"/>
      </w:pPr>
      <w:r w:rsidRPr="0048482F">
        <w:t>DL</w:t>
      </w:r>
      <w:r w:rsidRPr="0048482F">
        <w:tab/>
        <w:t>Downlink</w:t>
      </w:r>
    </w:p>
    <w:p w14:paraId="301D88A1" w14:textId="4AEDC5DF" w:rsidR="00F16C13" w:rsidRDefault="00F16C13" w:rsidP="00F16C13">
      <w:pPr>
        <w:pStyle w:val="EW"/>
        <w:rPr>
          <w:strike/>
          <w:color w:val="FF0000"/>
        </w:rPr>
      </w:pPr>
      <w:r w:rsidRPr="0048482F">
        <w:t>DM-RS</w:t>
      </w:r>
      <w:r w:rsidRPr="0048482F">
        <w:tab/>
      </w:r>
      <w:r w:rsidRPr="00F16C13">
        <w:rPr>
          <w:strike/>
          <w:color w:val="FF0000"/>
        </w:rPr>
        <w:t xml:space="preserve">Dedicated </w:t>
      </w:r>
      <w:proofErr w:type="spellStart"/>
      <w:r w:rsidRPr="00F16C13">
        <w:rPr>
          <w:strike/>
          <w:color w:val="FF0000"/>
        </w:rPr>
        <w:t>d</w:t>
      </w:r>
      <w:r w:rsidRPr="00F16C13">
        <w:rPr>
          <w:color w:val="FF0000"/>
        </w:rPr>
        <w:t>D</w:t>
      </w:r>
      <w:r w:rsidRPr="0048482F">
        <w:t>emodulation</w:t>
      </w:r>
      <w:proofErr w:type="spellEnd"/>
      <w:r w:rsidRPr="0048482F">
        <w:t xml:space="preserve"> reference signal</w:t>
      </w:r>
      <w:r w:rsidRPr="00F16C13">
        <w:rPr>
          <w:strike/>
          <w:color w:val="FF0000"/>
        </w:rPr>
        <w:t>s</w:t>
      </w:r>
    </w:p>
    <w:p w14:paraId="1ECCD148" w14:textId="77777777" w:rsidR="00EA20E9" w:rsidRPr="0048482F" w:rsidRDefault="00EA20E9" w:rsidP="00F16C13">
      <w:pPr>
        <w:pStyle w:val="EW"/>
      </w:pPr>
    </w:p>
    <w:p w14:paraId="664B38A2" w14:textId="00F7C7FC" w:rsidR="0011062F" w:rsidRDefault="0011062F" w:rsidP="0011062F">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sectPr w:rsidR="0011062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279A0" w14:textId="77777777" w:rsidR="004E6E25" w:rsidRDefault="004E6E25">
      <w:r>
        <w:separator/>
      </w:r>
    </w:p>
  </w:endnote>
  <w:endnote w:type="continuationSeparator" w:id="0">
    <w:p w14:paraId="565D783A" w14:textId="77777777" w:rsidR="004E6E25" w:rsidRDefault="004E6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58700" w14:textId="77777777" w:rsidR="004E6E25" w:rsidRDefault="004E6E25">
      <w:r>
        <w:separator/>
      </w:r>
    </w:p>
  </w:footnote>
  <w:footnote w:type="continuationSeparator" w:id="0">
    <w:p w14:paraId="787D296A" w14:textId="77777777" w:rsidR="004E6E25" w:rsidRDefault="004E6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891B22" w:rsidRDefault="00891B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891B22" w:rsidRDefault="00891B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891B22" w:rsidRDefault="00891B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CB2"/>
    <w:rsid w:val="00030937"/>
    <w:rsid w:val="000422BD"/>
    <w:rsid w:val="00042B01"/>
    <w:rsid w:val="000460E4"/>
    <w:rsid w:val="00074B60"/>
    <w:rsid w:val="000868D1"/>
    <w:rsid w:val="00091518"/>
    <w:rsid w:val="00094211"/>
    <w:rsid w:val="000A4DBB"/>
    <w:rsid w:val="000A6394"/>
    <w:rsid w:val="000A63E9"/>
    <w:rsid w:val="000B7FED"/>
    <w:rsid w:val="000C01FC"/>
    <w:rsid w:val="000C038A"/>
    <w:rsid w:val="000C423E"/>
    <w:rsid w:val="000C5B26"/>
    <w:rsid w:val="000C6598"/>
    <w:rsid w:val="000D007A"/>
    <w:rsid w:val="000D37E6"/>
    <w:rsid w:val="000E0626"/>
    <w:rsid w:val="000E6F1E"/>
    <w:rsid w:val="000F0663"/>
    <w:rsid w:val="000F3F0F"/>
    <w:rsid w:val="000F574D"/>
    <w:rsid w:val="0011062F"/>
    <w:rsid w:val="00111D06"/>
    <w:rsid w:val="001133DC"/>
    <w:rsid w:val="00120439"/>
    <w:rsid w:val="00133C29"/>
    <w:rsid w:val="00134A97"/>
    <w:rsid w:val="00145D43"/>
    <w:rsid w:val="001478F5"/>
    <w:rsid w:val="00155827"/>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235E8C"/>
    <w:rsid w:val="0024373D"/>
    <w:rsid w:val="0026004D"/>
    <w:rsid w:val="002640DD"/>
    <w:rsid w:val="00275D12"/>
    <w:rsid w:val="00284FEB"/>
    <w:rsid w:val="002860C4"/>
    <w:rsid w:val="002A3E67"/>
    <w:rsid w:val="002B5741"/>
    <w:rsid w:val="002C6C1C"/>
    <w:rsid w:val="002D12BE"/>
    <w:rsid w:val="002F79E1"/>
    <w:rsid w:val="003022D7"/>
    <w:rsid w:val="00305409"/>
    <w:rsid w:val="00310DFD"/>
    <w:rsid w:val="00314ACF"/>
    <w:rsid w:val="00325E65"/>
    <w:rsid w:val="00333ACC"/>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40507E"/>
    <w:rsid w:val="00410371"/>
    <w:rsid w:val="004135A5"/>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E6E25"/>
    <w:rsid w:val="004F3053"/>
    <w:rsid w:val="0051580D"/>
    <w:rsid w:val="005263FB"/>
    <w:rsid w:val="005277B9"/>
    <w:rsid w:val="005415E1"/>
    <w:rsid w:val="00546249"/>
    <w:rsid w:val="00547111"/>
    <w:rsid w:val="00547347"/>
    <w:rsid w:val="00555444"/>
    <w:rsid w:val="00561648"/>
    <w:rsid w:val="005625CD"/>
    <w:rsid w:val="00564177"/>
    <w:rsid w:val="0057218A"/>
    <w:rsid w:val="005863ED"/>
    <w:rsid w:val="00592D74"/>
    <w:rsid w:val="005A71E3"/>
    <w:rsid w:val="005B262F"/>
    <w:rsid w:val="005B278E"/>
    <w:rsid w:val="005C32DA"/>
    <w:rsid w:val="005D0F24"/>
    <w:rsid w:val="005D3CCD"/>
    <w:rsid w:val="005D7181"/>
    <w:rsid w:val="005E23AD"/>
    <w:rsid w:val="005E2C44"/>
    <w:rsid w:val="005E422E"/>
    <w:rsid w:val="005F6927"/>
    <w:rsid w:val="006167CB"/>
    <w:rsid w:val="00621188"/>
    <w:rsid w:val="006257ED"/>
    <w:rsid w:val="00626D4F"/>
    <w:rsid w:val="006362D6"/>
    <w:rsid w:val="0064015F"/>
    <w:rsid w:val="006421C8"/>
    <w:rsid w:val="006463C4"/>
    <w:rsid w:val="00652EDD"/>
    <w:rsid w:val="00654064"/>
    <w:rsid w:val="00655D0F"/>
    <w:rsid w:val="006635D1"/>
    <w:rsid w:val="00677D9E"/>
    <w:rsid w:val="00690439"/>
    <w:rsid w:val="00692FAB"/>
    <w:rsid w:val="00695808"/>
    <w:rsid w:val="006B46FB"/>
    <w:rsid w:val="006C45E4"/>
    <w:rsid w:val="006C754D"/>
    <w:rsid w:val="006D1499"/>
    <w:rsid w:val="006E21FB"/>
    <w:rsid w:val="006F1031"/>
    <w:rsid w:val="00715F79"/>
    <w:rsid w:val="007303BA"/>
    <w:rsid w:val="0073102E"/>
    <w:rsid w:val="00742483"/>
    <w:rsid w:val="00746039"/>
    <w:rsid w:val="0074643D"/>
    <w:rsid w:val="007470A4"/>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D1C10"/>
    <w:rsid w:val="007D2299"/>
    <w:rsid w:val="007D6A07"/>
    <w:rsid w:val="007E23D6"/>
    <w:rsid w:val="007E4D36"/>
    <w:rsid w:val="007E5E3C"/>
    <w:rsid w:val="007F18F0"/>
    <w:rsid w:val="007F2CE1"/>
    <w:rsid w:val="007F43FD"/>
    <w:rsid w:val="007F7259"/>
    <w:rsid w:val="00803C00"/>
    <w:rsid w:val="008040A8"/>
    <w:rsid w:val="00810561"/>
    <w:rsid w:val="00811041"/>
    <w:rsid w:val="0082069D"/>
    <w:rsid w:val="00824089"/>
    <w:rsid w:val="008271E0"/>
    <w:rsid w:val="008279FA"/>
    <w:rsid w:val="00837923"/>
    <w:rsid w:val="008469CA"/>
    <w:rsid w:val="008626E7"/>
    <w:rsid w:val="0086635D"/>
    <w:rsid w:val="00870EE7"/>
    <w:rsid w:val="008863B9"/>
    <w:rsid w:val="00891B22"/>
    <w:rsid w:val="008A45A6"/>
    <w:rsid w:val="008B1CAB"/>
    <w:rsid w:val="008C465A"/>
    <w:rsid w:val="008E7FFE"/>
    <w:rsid w:val="008F295C"/>
    <w:rsid w:val="008F3E37"/>
    <w:rsid w:val="008F521E"/>
    <w:rsid w:val="008F686C"/>
    <w:rsid w:val="009148DE"/>
    <w:rsid w:val="00914970"/>
    <w:rsid w:val="009302DF"/>
    <w:rsid w:val="00930688"/>
    <w:rsid w:val="00930AE7"/>
    <w:rsid w:val="00934B20"/>
    <w:rsid w:val="00941E30"/>
    <w:rsid w:val="00956C1C"/>
    <w:rsid w:val="00963551"/>
    <w:rsid w:val="0097338B"/>
    <w:rsid w:val="00973DE3"/>
    <w:rsid w:val="009777D9"/>
    <w:rsid w:val="00985A23"/>
    <w:rsid w:val="009862E0"/>
    <w:rsid w:val="0099022F"/>
    <w:rsid w:val="00991B88"/>
    <w:rsid w:val="009A0634"/>
    <w:rsid w:val="009A16FC"/>
    <w:rsid w:val="009A5753"/>
    <w:rsid w:val="009A579D"/>
    <w:rsid w:val="009C0943"/>
    <w:rsid w:val="009C765C"/>
    <w:rsid w:val="009D0932"/>
    <w:rsid w:val="009D2120"/>
    <w:rsid w:val="009D2C05"/>
    <w:rsid w:val="009E3297"/>
    <w:rsid w:val="009F70CA"/>
    <w:rsid w:val="009F734F"/>
    <w:rsid w:val="00A00C14"/>
    <w:rsid w:val="00A05222"/>
    <w:rsid w:val="00A165EF"/>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5080"/>
    <w:rsid w:val="00AA07F2"/>
    <w:rsid w:val="00AA2CBC"/>
    <w:rsid w:val="00AA47AB"/>
    <w:rsid w:val="00AB7C1F"/>
    <w:rsid w:val="00AC026F"/>
    <w:rsid w:val="00AC4872"/>
    <w:rsid w:val="00AC5820"/>
    <w:rsid w:val="00AD1CD8"/>
    <w:rsid w:val="00AD2F97"/>
    <w:rsid w:val="00AE1344"/>
    <w:rsid w:val="00AE53C5"/>
    <w:rsid w:val="00AE5D45"/>
    <w:rsid w:val="00AE62E5"/>
    <w:rsid w:val="00AE6AC9"/>
    <w:rsid w:val="00AE6F14"/>
    <w:rsid w:val="00AF42EF"/>
    <w:rsid w:val="00AF57D9"/>
    <w:rsid w:val="00B002D9"/>
    <w:rsid w:val="00B02E6F"/>
    <w:rsid w:val="00B06D6D"/>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7C85"/>
    <w:rsid w:val="00CB0270"/>
    <w:rsid w:val="00CB260A"/>
    <w:rsid w:val="00CC4DB0"/>
    <w:rsid w:val="00CC5026"/>
    <w:rsid w:val="00CC68D0"/>
    <w:rsid w:val="00CD6532"/>
    <w:rsid w:val="00CD7384"/>
    <w:rsid w:val="00CE0B96"/>
    <w:rsid w:val="00CF1A09"/>
    <w:rsid w:val="00D03F9A"/>
    <w:rsid w:val="00D05945"/>
    <w:rsid w:val="00D06D51"/>
    <w:rsid w:val="00D22ED2"/>
    <w:rsid w:val="00D24991"/>
    <w:rsid w:val="00D45AE0"/>
    <w:rsid w:val="00D50255"/>
    <w:rsid w:val="00D60C35"/>
    <w:rsid w:val="00D63952"/>
    <w:rsid w:val="00D66520"/>
    <w:rsid w:val="00D719E5"/>
    <w:rsid w:val="00DA5366"/>
    <w:rsid w:val="00DA5C6D"/>
    <w:rsid w:val="00DB3904"/>
    <w:rsid w:val="00DB4D38"/>
    <w:rsid w:val="00DD161B"/>
    <w:rsid w:val="00DD7CCE"/>
    <w:rsid w:val="00DE34CF"/>
    <w:rsid w:val="00DF574C"/>
    <w:rsid w:val="00E00D70"/>
    <w:rsid w:val="00E02A22"/>
    <w:rsid w:val="00E13F3D"/>
    <w:rsid w:val="00E1489D"/>
    <w:rsid w:val="00E26922"/>
    <w:rsid w:val="00E34898"/>
    <w:rsid w:val="00E46285"/>
    <w:rsid w:val="00E53AD5"/>
    <w:rsid w:val="00E666FF"/>
    <w:rsid w:val="00E70049"/>
    <w:rsid w:val="00E75223"/>
    <w:rsid w:val="00E76B36"/>
    <w:rsid w:val="00EA134E"/>
    <w:rsid w:val="00EA20E9"/>
    <w:rsid w:val="00EB09B7"/>
    <w:rsid w:val="00EB1BF0"/>
    <w:rsid w:val="00EB34AE"/>
    <w:rsid w:val="00EE7D7C"/>
    <w:rsid w:val="00F020EE"/>
    <w:rsid w:val="00F032EF"/>
    <w:rsid w:val="00F10C22"/>
    <w:rsid w:val="00F16C13"/>
    <w:rsid w:val="00F25D98"/>
    <w:rsid w:val="00F265D3"/>
    <w:rsid w:val="00F300FB"/>
    <w:rsid w:val="00F30671"/>
    <w:rsid w:val="00F313DD"/>
    <w:rsid w:val="00F35C76"/>
    <w:rsid w:val="00F557D6"/>
    <w:rsid w:val="00F6231F"/>
    <w:rsid w:val="00F77ED1"/>
    <w:rsid w:val="00F869B7"/>
    <w:rsid w:val="00F87BB0"/>
    <w:rsid w:val="00F9448D"/>
    <w:rsid w:val="00FB090C"/>
    <w:rsid w:val="00FB6386"/>
    <w:rsid w:val="00FB67D3"/>
    <w:rsid w:val="00FC5EB2"/>
    <w:rsid w:val="00FC6856"/>
    <w:rsid w:val="00FD0635"/>
    <w:rsid w:val="00FD177B"/>
    <w:rsid w:val="00FD2096"/>
    <w:rsid w:val="00FE1073"/>
    <w:rsid w:val="00FE7E33"/>
    <w:rsid w:val="00FF3296"/>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A9337847-DD7B-4BE1-9EE7-0249A414D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489</Words>
  <Characters>2792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宋扬</cp:lastModifiedBy>
  <cp:revision>10</cp:revision>
  <cp:lastPrinted>1900-12-31T16:00:00Z</cp:lastPrinted>
  <dcterms:created xsi:type="dcterms:W3CDTF">2021-11-04T11:17:00Z</dcterms:created>
  <dcterms:modified xsi:type="dcterms:W3CDTF">2021-11-04T12:08:00Z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